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4E07F562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#11</w:t>
      </w:r>
      <w:r w:rsidR="003921C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e                                                            </w:t>
      </w:r>
      <w:r w:rsidR="008B44F1">
        <w:rPr>
          <w:b/>
          <w:noProof/>
          <w:sz w:val="24"/>
        </w:rPr>
        <w:t xml:space="preserve">   </w:t>
      </w:r>
      <w:bookmarkStart w:id="0" w:name="_GoBack"/>
      <w:bookmarkEnd w:id="0"/>
      <w:r w:rsidRPr="001F3C27">
        <w:rPr>
          <w:b/>
          <w:noProof/>
          <w:sz w:val="24"/>
        </w:rPr>
        <w:t>R2-20</w:t>
      </w:r>
      <w:r w:rsidR="00A423AE">
        <w:rPr>
          <w:b/>
          <w:noProof/>
          <w:sz w:val="24"/>
        </w:rPr>
        <w:t>09291</w:t>
      </w:r>
    </w:p>
    <w:p w14:paraId="351CA33D" w14:textId="56D98EF3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3921CE">
        <w:rPr>
          <w:rFonts w:ascii="Arial" w:eastAsia="MS Mincho" w:hAnsi="Arial"/>
          <w:b/>
          <w:noProof/>
          <w:sz w:val="24"/>
        </w:rPr>
        <w:t>November 2</w:t>
      </w:r>
      <w:r>
        <w:rPr>
          <w:rFonts w:ascii="Arial" w:eastAsia="MS Mincho" w:hAnsi="Arial"/>
          <w:b/>
          <w:noProof/>
          <w:sz w:val="24"/>
        </w:rPr>
        <w:t xml:space="preserve"> to </w:t>
      </w:r>
      <w:r w:rsidR="003921CE">
        <w:rPr>
          <w:rFonts w:ascii="Arial" w:eastAsia="MS Mincho" w:hAnsi="Arial"/>
          <w:b/>
          <w:noProof/>
          <w:sz w:val="24"/>
        </w:rPr>
        <w:t>13</w:t>
      </w:r>
      <w:r w:rsidRPr="0076784F">
        <w:rPr>
          <w:rFonts w:ascii="Arial" w:eastAsia="MS Mincho" w:hAnsi="Arial"/>
          <w:b/>
          <w:noProof/>
          <w:sz w:val="24"/>
        </w:rPr>
        <w:t>, 20</w:t>
      </w:r>
      <w:r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  <w:t xml:space="preserve">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</w:t>
      </w:r>
      <w:r w:rsidR="00F47078">
        <w:rPr>
          <w:rFonts w:cs="Arial"/>
          <w:bCs/>
          <w:i/>
          <w:iCs/>
          <w:color w:val="2F5496"/>
          <w:sz w:val="24"/>
          <w:szCs w:val="28"/>
          <w:lang w:val="pt-PT"/>
        </w:rPr>
        <w:tab/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79F88147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      </w:t>
      </w:r>
      <w:r w:rsidR="001F2E7F" w:rsidRPr="001F2E7F">
        <w:rPr>
          <w:i/>
          <w:iCs/>
          <w:color w:val="4472C4" w:themeColor="accent1"/>
          <w:sz w:val="24"/>
          <w:lang w:val="pt-PT"/>
        </w:rPr>
        <w:t>Revision of R2-2006964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Type 1/2/3 RLF recovery </w:t>
            </w:r>
            <w:proofErr w:type="spellStart"/>
            <w:r>
              <w:t>signaling</w:t>
            </w:r>
            <w:proofErr w:type="spellEnd"/>
            <w:r>
              <w:t xml:space="preserve"> and </w:t>
            </w:r>
            <w:proofErr w:type="spellStart"/>
            <w:r>
              <w:t>behavior</w:t>
            </w:r>
            <w:proofErr w:type="spellEnd"/>
            <w:r>
              <w:t>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</w:t>
            </w:r>
            <w:proofErr w:type="gramStart"/>
            <w:r w:rsidRPr="002138DD">
              <w:t>902][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</w:t>
            </w:r>
            <w:proofErr w:type="gramStart"/>
            <w:r w:rsidRPr="002138DD">
              <w:t>903][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lastRenderedPageBreak/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13DA421F" w:rsidR="00B30ADA" w:rsidRDefault="00B30ADA" w:rsidP="00B30ADA">
            <w:pPr>
              <w:spacing w:before="60" w:after="60"/>
            </w:pPr>
            <w:r>
              <w:t>#104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Default="00E858CD" w:rsidP="00B30ADA">
            <w:pPr>
              <w:spacing w:before="60" w:after="60"/>
            </w:pPr>
            <w:r>
              <w:t>Jan 25 – Feb 5</w:t>
            </w:r>
            <w:r w:rsidR="00B30ADA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DB12266" w14:textId="357B1F7E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2DE6496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Default="00E858CD" w:rsidP="00B30ADA">
            <w:pPr>
              <w:spacing w:before="60" w:after="60"/>
            </w:pPr>
            <w:r w:rsidRPr="00E858CD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519822F" w14:textId="4F73E416" w:rsidR="00B30ADA" w:rsidRPr="00BA3913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769B8BBF" w:rsidR="00B30ADA" w:rsidRDefault="00B30ADA" w:rsidP="00B30ADA">
            <w:pPr>
              <w:spacing w:before="60" w:after="60"/>
            </w:pPr>
            <w:r>
              <w:t>#111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Default="00E858CD" w:rsidP="00B30ADA">
            <w:pPr>
              <w:spacing w:before="60" w:after="60"/>
            </w:pPr>
            <w:r w:rsidRPr="00E858CD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1BB8F09E" w14:textId="2C020C7D" w:rsidR="00B30ADA" w:rsidRPr="00621371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E858CD" w14:paraId="011ADFE5" w14:textId="77777777" w:rsidTr="00EB4566">
        <w:tc>
          <w:tcPr>
            <w:tcW w:w="1028" w:type="dxa"/>
            <w:shd w:val="clear" w:color="auto" w:fill="FFFFFF"/>
          </w:tcPr>
          <w:p w14:paraId="3B9C4C74" w14:textId="77777777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762DC52B" w14:textId="214126BC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54F20A51" w14:textId="6585E94C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1B1C50">
              <w:t>Jan 25 – Feb 5, 2021</w:t>
            </w:r>
          </w:p>
        </w:tc>
        <w:tc>
          <w:tcPr>
            <w:tcW w:w="563" w:type="dxa"/>
            <w:shd w:val="clear" w:color="auto" w:fill="FFFFFF"/>
          </w:tcPr>
          <w:p w14:paraId="64829D77" w14:textId="1B673BD3" w:rsidR="00E858CD" w:rsidRPr="00437E0C" w:rsidRDefault="00E858CD" w:rsidP="00E858CD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01DFC87C" w14:textId="77B5339A" w:rsidR="00E858CD" w:rsidRPr="00437E0C" w:rsidRDefault="00E858CD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E858CD" w14:paraId="410B0E01" w14:textId="77777777" w:rsidTr="00EB4566">
        <w:tc>
          <w:tcPr>
            <w:tcW w:w="1028" w:type="dxa"/>
            <w:shd w:val="clear" w:color="auto" w:fill="FFFFFF"/>
          </w:tcPr>
          <w:p w14:paraId="7F0BF310" w14:textId="77777777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878975C" w14:textId="0023964B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1553501C" w14:textId="7964C1F1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1B1C50">
              <w:t>Jan 25 – Feb 5, 2021</w:t>
            </w:r>
          </w:p>
        </w:tc>
        <w:tc>
          <w:tcPr>
            <w:tcW w:w="563" w:type="dxa"/>
            <w:shd w:val="clear" w:color="auto" w:fill="FFFFFF"/>
          </w:tcPr>
          <w:p w14:paraId="3834F1AD" w14:textId="503B6668" w:rsidR="00E858CD" w:rsidRPr="00437E0C" w:rsidRDefault="00E858CD" w:rsidP="00E858CD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22859D4" w14:textId="7D899407" w:rsidR="00E858CD" w:rsidRPr="00437E0C" w:rsidRDefault="00E858CD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1B3DF2" w:rsidRDefault="001B3DF2" w:rsidP="001B3DF2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554328E4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6E5469D5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F545C98" w14:textId="0C84A1BA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C06DA97" w:rsidR="001B3DF2" w:rsidRDefault="001B3DF2" w:rsidP="001B3DF2">
            <w:pPr>
              <w:spacing w:before="60" w:after="60"/>
            </w:pPr>
            <w:r>
              <w:t xml:space="preserve">May </w:t>
            </w:r>
            <w:r w:rsidR="00794590">
              <w:t>24</w:t>
            </w:r>
            <w:r>
              <w:t>-2</w:t>
            </w:r>
            <w:r w:rsidR="00794590">
              <w:t>8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D6199E3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794590">
              <w:t>24</w:t>
            </w:r>
            <w:r w:rsidRPr="00183889">
              <w:t>-2</w:t>
            </w:r>
            <w:r w:rsidR="0079459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41EC4491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8916F0">
              <w:t>7</w:t>
            </w:r>
            <w:r w:rsidRPr="00183889">
              <w:t>-2</w:t>
            </w:r>
            <w:r w:rsidR="008916F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1B3DF2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578E9D52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5949DA72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1B3DF2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1B3DF2" w:rsidRDefault="001B3DF2" w:rsidP="001B3DF2">
            <w:pPr>
              <w:spacing w:before="60" w:after="60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2D104812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D43215E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25286307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591615E9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9-12, </w:t>
            </w:r>
            <w:r w:rsidRPr="0047536C">
              <w:rPr>
                <w:b/>
              </w:rPr>
              <w:t>2019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04E433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  <w:r w:rsidRPr="00D95F4A">
              <w:rPr>
                <w:b/>
              </w:rPr>
              <w:t xml:space="preserve"> </w:t>
            </w:r>
          </w:p>
        </w:tc>
      </w:tr>
      <w:tr w:rsidR="001B3DF2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1B3DF2" w:rsidRPr="00DB2B5D" w:rsidRDefault="001B3DF2" w:rsidP="001B3DF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1B3DF2" w:rsidRPr="00DB2B5D" w:rsidRDefault="001B3DF2" w:rsidP="001B3DF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77777777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>March 16-19, 2020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F2FC679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ASN.1 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7" w:name="OLE_LINK3"/>
      <w:bookmarkStart w:id="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7"/>
      <w:r>
        <w:rPr>
          <w:lang w:val="en-US" w:eastAsia="zh-CN"/>
        </w:rPr>
        <w:t xml:space="preserve">201293: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DAE41" w14:textId="77777777" w:rsidR="003B1B8C" w:rsidRDefault="003B1B8C">
      <w:r>
        <w:separator/>
      </w:r>
    </w:p>
  </w:endnote>
  <w:endnote w:type="continuationSeparator" w:id="0">
    <w:p w14:paraId="61D6D23A" w14:textId="77777777" w:rsidR="003B1B8C" w:rsidRDefault="003B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45A59" w14:textId="77777777" w:rsidR="003B1B8C" w:rsidRDefault="003B1B8C">
      <w:r>
        <w:separator/>
      </w:r>
    </w:p>
  </w:footnote>
  <w:footnote w:type="continuationSeparator" w:id="0">
    <w:p w14:paraId="17E02BA9" w14:textId="77777777" w:rsidR="003B1B8C" w:rsidRDefault="003B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0"/>
  </w:num>
  <w:num w:numId="4">
    <w:abstractNumId w:val="19"/>
  </w:num>
  <w:num w:numId="5">
    <w:abstractNumId w:val="7"/>
  </w:num>
  <w:num w:numId="6">
    <w:abstractNumId w:val="10"/>
  </w:num>
  <w:num w:numId="7">
    <w:abstractNumId w:val="29"/>
  </w:num>
  <w:num w:numId="8">
    <w:abstractNumId w:val="5"/>
  </w:num>
  <w:num w:numId="9">
    <w:abstractNumId w:val="23"/>
  </w:num>
  <w:num w:numId="10">
    <w:abstractNumId w:val="31"/>
  </w:num>
  <w:num w:numId="11">
    <w:abstractNumId w:val="8"/>
  </w:num>
  <w:num w:numId="12">
    <w:abstractNumId w:val="25"/>
  </w:num>
  <w:num w:numId="13">
    <w:abstractNumId w:val="32"/>
  </w:num>
  <w:num w:numId="14">
    <w:abstractNumId w:val="2"/>
  </w:num>
  <w:num w:numId="15">
    <w:abstractNumId w:val="34"/>
  </w:num>
  <w:num w:numId="16">
    <w:abstractNumId w:val="30"/>
  </w:num>
  <w:num w:numId="17">
    <w:abstractNumId w:val="27"/>
  </w:num>
  <w:num w:numId="18">
    <w:abstractNumId w:val="28"/>
  </w:num>
  <w:num w:numId="19">
    <w:abstractNumId w:val="17"/>
  </w:num>
  <w:num w:numId="20">
    <w:abstractNumId w:val="28"/>
  </w:num>
  <w:num w:numId="21">
    <w:abstractNumId w:val="24"/>
  </w:num>
  <w:num w:numId="22">
    <w:abstractNumId w:val="1"/>
  </w:num>
  <w:num w:numId="23">
    <w:abstractNumId w:val="28"/>
  </w:num>
  <w:num w:numId="24">
    <w:abstractNumId w:val="28"/>
  </w:num>
  <w:num w:numId="25">
    <w:abstractNumId w:val="28"/>
  </w:num>
  <w:num w:numId="26">
    <w:abstractNumId w:val="28"/>
  </w:num>
  <w:num w:numId="27">
    <w:abstractNumId w:val="28"/>
  </w:num>
  <w:num w:numId="28">
    <w:abstractNumId w:val="28"/>
  </w:num>
  <w:num w:numId="29">
    <w:abstractNumId w:val="28"/>
  </w:num>
  <w:num w:numId="30">
    <w:abstractNumId w:val="16"/>
  </w:num>
  <w:num w:numId="31">
    <w:abstractNumId w:val="12"/>
  </w:num>
  <w:num w:numId="32">
    <w:abstractNumId w:val="14"/>
  </w:num>
  <w:num w:numId="33">
    <w:abstractNumId w:val="6"/>
  </w:num>
  <w:num w:numId="34">
    <w:abstractNumId w:val="20"/>
  </w:num>
  <w:num w:numId="35">
    <w:abstractNumId w:val="9"/>
  </w:num>
  <w:num w:numId="36">
    <w:abstractNumId w:val="21"/>
  </w:num>
  <w:num w:numId="37">
    <w:abstractNumId w:val="18"/>
  </w:num>
  <w:num w:numId="38">
    <w:abstractNumId w:val="22"/>
  </w:num>
  <w:num w:numId="39">
    <w:abstractNumId w:val="13"/>
  </w:num>
  <w:num w:numId="40">
    <w:abstractNumId w:val="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5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6518"/>
    <w:rsid w:val="0051770A"/>
    <w:rsid w:val="005234CD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2026E"/>
    <w:rsid w:val="00F20B49"/>
    <w:rsid w:val="00F20C7B"/>
    <w:rsid w:val="00F2210A"/>
    <w:rsid w:val="00F24379"/>
    <w:rsid w:val="00F2595D"/>
    <w:rsid w:val="00F2754C"/>
    <w:rsid w:val="00F31CC8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881036-CCED-4E89-96BB-848A0BF6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7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QC-111e3</cp:lastModifiedBy>
  <cp:revision>4</cp:revision>
  <dcterms:created xsi:type="dcterms:W3CDTF">2020-10-22T13:50:00Z</dcterms:created>
  <dcterms:modified xsi:type="dcterms:W3CDTF">2020-10-22T13:52:00Z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